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7B5330">
        <w:rPr>
          <w:b/>
          <w:i/>
          <w:noProof/>
          <w:sz w:val="28"/>
        </w:rPr>
        <w:t>0525</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B5330" w:rsidP="003916B4">
            <w:pPr>
              <w:pStyle w:val="CRCoverPage"/>
              <w:spacing w:after="0"/>
              <w:jc w:val="center"/>
              <w:rPr>
                <w:noProof/>
              </w:rPr>
            </w:pPr>
            <w:r>
              <w:rPr>
                <w:b/>
                <w:noProof/>
                <w:sz w:val="28"/>
              </w:rPr>
              <w:t>0481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15BF9">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E1D11" w:rsidP="002A6414">
            <w:pPr>
              <w:pStyle w:val="CRCoverPage"/>
              <w:spacing w:after="0"/>
              <w:ind w:left="100"/>
              <w:rPr>
                <w:noProof/>
              </w:rPr>
            </w:pPr>
            <w:r w:rsidRPr="002E1D11">
              <w:rPr>
                <w:noProof/>
                <w:lang w:eastAsia="zh-CN"/>
              </w:rPr>
              <w:t>TT analysis for RedCap RRM TC 18.3.1.x  - FR1 NR meas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15BF9" w:rsidRPr="00A15BF9">
              <w:rPr>
                <w:noProof/>
                <w:lang w:eastAsia="zh-CN"/>
              </w:rPr>
              <w:t xml:space="preserve">RedCap RRM TC </w:t>
            </w:r>
            <w:r w:rsidR="002E1D11">
              <w:rPr>
                <w:noProof/>
                <w:lang w:eastAsia="zh-CN"/>
              </w:rPr>
              <w:t>18.3.1.1, 18.3.1.2, 18.3.1.3 and 18.3.1.4</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15BF9" w:rsidP="00203FB5">
            <w:pPr>
              <w:pStyle w:val="CRCoverPage"/>
              <w:numPr>
                <w:ilvl w:val="0"/>
                <w:numId w:val="15"/>
              </w:numPr>
              <w:spacing w:after="0"/>
              <w:rPr>
                <w:lang w:eastAsia="ja-JP"/>
              </w:rPr>
            </w:pPr>
            <w:r>
              <w:rPr>
                <w:lang w:eastAsia="zh-CN"/>
              </w:rPr>
              <w:t xml:space="preserve">TT analysis for </w:t>
            </w:r>
            <w:r w:rsidRPr="00A15BF9">
              <w:rPr>
                <w:noProof/>
                <w:lang w:eastAsia="zh-CN"/>
              </w:rPr>
              <w:t xml:space="preserve">RedCap RRM TC </w:t>
            </w:r>
            <w:r w:rsidR="002E1D11">
              <w:rPr>
                <w:noProof/>
                <w:lang w:eastAsia="zh-CN"/>
              </w:rPr>
              <w:t>18.3.1.1, 18.3.1.2, 18.3.1.3 and 18.3.1.4</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BB1AFE" w:rsidP="00A15BF9">
            <w:pPr>
              <w:pStyle w:val="CRCoverPage"/>
              <w:spacing w:after="0"/>
              <w:ind w:left="99"/>
              <w:rPr>
                <w:noProof/>
              </w:rPr>
            </w:pPr>
            <w:r>
              <w:rPr>
                <w:noProof/>
              </w:rPr>
              <w:t xml:space="preserve">TS 38.533 CR </w:t>
            </w:r>
            <w:r>
              <w:rPr>
                <w:noProof/>
              </w:rPr>
              <w:t>2216</w:t>
            </w:r>
            <w:r>
              <w:rPr>
                <w:rFonts w:hint="eastAsia"/>
                <w:noProof/>
                <w:lang w:eastAsia="zh-CN"/>
              </w:rPr>
              <w:t>-</w:t>
            </w:r>
            <w:r>
              <w:rPr>
                <w:noProof/>
              </w:rPr>
              <w:t>2219</w:t>
            </w:r>
            <w:r>
              <w:rPr>
                <w:noProof/>
                <w:lang w:eastAsia="zh-CN"/>
              </w:rPr>
              <w:t>,</w:t>
            </w:r>
            <w:r>
              <w:rPr>
                <w:noProof/>
              </w:rPr>
              <w:t>2226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bookmarkStart w:id="1" w:name="_GoBack"/>
            <w:bookmarkEnd w:id="1"/>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15BF9" w:rsidRPr="00415567" w:rsidRDefault="00A15BF9" w:rsidP="00A15BF9">
      <w:r w:rsidRPr="00415567">
        <w:t>Add the following attached .zip file to TR 38.903</w:t>
      </w:r>
      <w:r>
        <w:t xml:space="preserve"> </w:t>
      </w:r>
      <w:r>
        <w:rPr>
          <w:rFonts w:hint="eastAsia"/>
          <w:lang w:eastAsia="zh-CN"/>
        </w:rPr>
        <w:t>attachment</w:t>
      </w:r>
      <w:r w:rsidRPr="00415567">
        <w:t>:</w:t>
      </w:r>
    </w:p>
    <w:p w:rsidR="00A15BF9" w:rsidRDefault="00A15BF9" w:rsidP="00A15BF9">
      <w:r w:rsidRPr="00415567">
        <w:t>"</w:t>
      </w:r>
      <w:r w:rsidR="002E1D11" w:rsidRPr="002E1D11">
        <w:t>38.533 8.4.2.1+8.4.2.2+8.4.2.3+8.4.2.4 TT</w:t>
      </w:r>
      <w:r w:rsidR="002E1D11">
        <w:t xml:space="preserve"> v2</w:t>
      </w:r>
      <w:r w:rsidR="002E1D11" w:rsidRPr="002E1D11">
        <w:t>.zip</w:t>
      </w:r>
      <w:r w:rsidRPr="00415567">
        <w:t>"</w:t>
      </w:r>
    </w:p>
    <w:p w:rsidR="00A15BF9" w:rsidRDefault="00A15BF9" w:rsidP="00A15BF9">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A15BF9" w:rsidRPr="00A15BF9" w:rsidRDefault="00A15BF9" w:rsidP="00A15BF9">
      <w:r>
        <w:rPr>
          <w:lang w:eastAsia="zh-CN"/>
        </w:rPr>
        <w:t>“</w:t>
      </w:r>
      <w:r w:rsidR="002E1D11" w:rsidRPr="002E1D11">
        <w:t>38.533 8.4.2.1+8.4.2.2+8.4.2.3+8.4.2.4 TT.zip</w:t>
      </w:r>
      <w:r>
        <w:rPr>
          <w:lang w:eastAsia="zh-CN"/>
        </w:rPr>
        <w:t>”</w:t>
      </w:r>
    </w:p>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171" w:rsidRDefault="00C70171">
      <w:r>
        <w:separator/>
      </w:r>
    </w:p>
  </w:endnote>
  <w:endnote w:type="continuationSeparator" w:id="0">
    <w:p w:rsidR="00C70171" w:rsidRDefault="00C70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171" w:rsidRDefault="00C70171">
      <w:r>
        <w:separator/>
      </w:r>
    </w:p>
  </w:footnote>
  <w:footnote w:type="continuationSeparator" w:id="0">
    <w:p w:rsidR="00C70171" w:rsidRDefault="00C70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0006"/>
    <w:rsid w:val="002E1D11"/>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77538"/>
    <w:rsid w:val="00480C3D"/>
    <w:rsid w:val="00484BE9"/>
    <w:rsid w:val="00491A80"/>
    <w:rsid w:val="004962A8"/>
    <w:rsid w:val="004A220A"/>
    <w:rsid w:val="004B75B7"/>
    <w:rsid w:val="004C17AD"/>
    <w:rsid w:val="004C1A89"/>
    <w:rsid w:val="004D690A"/>
    <w:rsid w:val="004E3F1A"/>
    <w:rsid w:val="004F5C9D"/>
    <w:rsid w:val="004F6A91"/>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330"/>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368B"/>
    <w:rsid w:val="00951B5E"/>
    <w:rsid w:val="0095492F"/>
    <w:rsid w:val="00957355"/>
    <w:rsid w:val="0096289C"/>
    <w:rsid w:val="00962BA1"/>
    <w:rsid w:val="0097090B"/>
    <w:rsid w:val="00970C3F"/>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0E71"/>
    <w:rsid w:val="00A23029"/>
    <w:rsid w:val="00A246B6"/>
    <w:rsid w:val="00A2599D"/>
    <w:rsid w:val="00A31ABC"/>
    <w:rsid w:val="00A40662"/>
    <w:rsid w:val="00A41639"/>
    <w:rsid w:val="00A45916"/>
    <w:rsid w:val="00A46CBD"/>
    <w:rsid w:val="00A47E70"/>
    <w:rsid w:val="00A50CF0"/>
    <w:rsid w:val="00A54135"/>
    <w:rsid w:val="00A5680B"/>
    <w:rsid w:val="00A6606D"/>
    <w:rsid w:val="00A7382D"/>
    <w:rsid w:val="00A7671C"/>
    <w:rsid w:val="00A8176C"/>
    <w:rsid w:val="00A93C2F"/>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1AFE"/>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0171"/>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0B44"/>
    <w:rsid w:val="00E07DB8"/>
    <w:rsid w:val="00E13F3D"/>
    <w:rsid w:val="00E26D3B"/>
    <w:rsid w:val="00E34898"/>
    <w:rsid w:val="00E356B0"/>
    <w:rsid w:val="00E3620F"/>
    <w:rsid w:val="00E56C5A"/>
    <w:rsid w:val="00E57A1C"/>
    <w:rsid w:val="00E62255"/>
    <w:rsid w:val="00E62713"/>
    <w:rsid w:val="00E62ED2"/>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1843"/>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710B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CCCAB-AE5E-4BD2-9253-96D8165B8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2</Pages>
  <Words>347</Words>
  <Characters>1980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2022-08-22T02:54:00Z</dcterms:created>
  <dcterms:modified xsi:type="dcterms:W3CDTF">2023-02-16T15:40:00Z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(3)2inyPvMigt8+vGqjdW8mUyQvG7IFYL3STVdqnfKXnObq7i2f2wFTSH9iyyBG7cVYKqR0GwEu
TMusdvtM0ni5gg29GITZCzxzToLO3BHyQiujFmANPdIIXr7OpqBEWP0j523WXIQhJl0YOR5/
jeryEmbZIogM0zO+8TrGLuKpBlubHJ19JI7Q8aujdP0IvzGYh4LlBTvpc9Nzh42izDmIuFeg
HyyOQd018esvAXvVrV</vt:lpwstr>
  </property>
  <property fmtid="{D5CDD505-2E9C-101B-9397-08002B2CF9AE}" pid="22" name="_2015_ms_pID_7253431">
    <vt:lpwstr>GU7Ij9RyJketOzUC0CQgoy5/9HucQfrohklP0FKbhzIuctSorIVYsP
6cXT8PA/VMQDcb2Te+Vqi/VxOdueOPkU91kVXRY6k2v+RTfS8wcUgofqjeQlms+43Ir/bp49
5Ke+LBTCumyuaoBmVP4A3L59raBR40wy/+JBSwtUAWQGgTS0rVvjD9upi1o3QO5ZhP1OTY70
K4ZyIxoI4f1leneu5FicIjK6bBy0N+gfyq+r</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1676561970</vt:lpwstr>
  </property>
</Properties>
</file>